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D8F" w:rsidRPr="00E77870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UNDRON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1B4D8F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Questor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D8F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4D8F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4D8F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4D8F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4D8F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4D8F" w:rsidRDefault="001B4D8F" w:rsidP="001B4D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D8F" w:rsidRDefault="001B4D8F" w:rsidP="00564E3C">
      <w:pPr>
        <w:spacing w:after="0" w:line="240" w:lineRule="auto"/>
      </w:pPr>
      <w:r>
        <w:separator/>
      </w:r>
    </w:p>
  </w:endnote>
  <w:endnote w:type="continuationSeparator" w:id="0">
    <w:p w:rsidR="001B4D8F" w:rsidRDefault="001B4D8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B4D8F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D8F" w:rsidRDefault="001B4D8F" w:rsidP="00564E3C">
      <w:pPr>
        <w:spacing w:after="0" w:line="240" w:lineRule="auto"/>
      </w:pPr>
      <w:r>
        <w:separator/>
      </w:r>
    </w:p>
  </w:footnote>
  <w:footnote w:type="continuationSeparator" w:id="0">
    <w:p w:rsidR="001B4D8F" w:rsidRDefault="001B4D8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8F"/>
    <w:rsid w:val="001B4D8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3B48F3-8DE5-4614-8BCA-76B39230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2015-12-29T22:17:00Z</dcterms:created>
  <dcterms:modified xsi:type="dcterms:W3CDTF">2015-12-29T22:18:00Z</dcterms:modified>
</cp:coreProperties>
</file>